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FC6" w:rsidRPr="00CF2C35" w:rsidRDefault="00BD7FC6" w:rsidP="00BD7F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  <w:u w:val="single"/>
        </w:rPr>
        <w:t>Agnes NOLTON</w:t>
      </w:r>
      <w:r w:rsidRPr="00CF2C35">
        <w:rPr>
          <w:rFonts w:ascii="Times New Roman" w:hAnsi="Times New Roman" w:cs="Times New Roman"/>
          <w:sz w:val="24"/>
          <w:szCs w:val="24"/>
        </w:rPr>
        <w:t xml:space="preserve">      (fl.1505-6)</w:t>
      </w:r>
    </w:p>
    <w:p w:rsidR="00BD7FC6" w:rsidRPr="00CF2C35" w:rsidRDefault="00BD7FC6" w:rsidP="00BD7F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of Hollingbourne, Kent. Widow.</w:t>
      </w:r>
    </w:p>
    <w:p w:rsidR="00BD7FC6" w:rsidRPr="00CF2C35" w:rsidRDefault="00BD7FC6" w:rsidP="00BD7F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7FC6" w:rsidRPr="00CF2C35" w:rsidRDefault="00BD7FC6" w:rsidP="00BD7F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7FC6" w:rsidRPr="00CF2C35" w:rsidRDefault="00BD7FC6" w:rsidP="00BD7F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1505-6</w:t>
      </w:r>
      <w:r>
        <w:rPr>
          <w:rFonts w:ascii="Times New Roman" w:hAnsi="Times New Roman" w:cs="Times New Roman"/>
          <w:sz w:val="24"/>
          <w:szCs w:val="24"/>
        </w:rPr>
        <w:tab/>
        <w:t>She made her</w:t>
      </w:r>
      <w:bookmarkStart w:id="0" w:name="_GoBack"/>
      <w:bookmarkEnd w:id="0"/>
      <w:r w:rsidRPr="00CF2C35">
        <w:rPr>
          <w:rFonts w:ascii="Times New Roman" w:hAnsi="Times New Roman" w:cs="Times New Roman"/>
          <w:sz w:val="24"/>
          <w:szCs w:val="24"/>
        </w:rPr>
        <w:t xml:space="preserve"> Will.  (Plomer p.347)</w:t>
      </w:r>
    </w:p>
    <w:p w:rsidR="00BD7FC6" w:rsidRPr="00CF2C35" w:rsidRDefault="00BD7FC6" w:rsidP="00BD7F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7FC6" w:rsidRPr="00CF2C35" w:rsidRDefault="00BD7FC6" w:rsidP="00BD7F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7FC6" w:rsidRPr="00CF2C35" w:rsidRDefault="00BD7FC6" w:rsidP="00BD7F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9 April 2016</w:t>
      </w:r>
    </w:p>
    <w:p w:rsidR="006B2F86" w:rsidRPr="00E71FC3" w:rsidRDefault="00BD7F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FC6" w:rsidRDefault="00BD7FC6" w:rsidP="00E71FC3">
      <w:pPr>
        <w:spacing w:after="0" w:line="240" w:lineRule="auto"/>
      </w:pPr>
      <w:r>
        <w:separator/>
      </w:r>
    </w:p>
  </w:endnote>
  <w:endnote w:type="continuationSeparator" w:id="0">
    <w:p w:rsidR="00BD7FC6" w:rsidRDefault="00BD7F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FC6" w:rsidRDefault="00BD7FC6" w:rsidP="00E71FC3">
      <w:pPr>
        <w:spacing w:after="0" w:line="240" w:lineRule="auto"/>
      </w:pPr>
      <w:r>
        <w:separator/>
      </w:r>
    </w:p>
  </w:footnote>
  <w:footnote w:type="continuationSeparator" w:id="0">
    <w:p w:rsidR="00BD7FC6" w:rsidRDefault="00BD7F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FC6"/>
    <w:rsid w:val="00AB52E8"/>
    <w:rsid w:val="00B16D3F"/>
    <w:rsid w:val="00BD7FC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4DF"/>
  <w15:chartTrackingRefBased/>
  <w15:docId w15:val="{8CFD0C3E-435C-43FA-AD33-AD350188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2016-04-10T19:01:00Z</dcterms:created>
  <dcterms:modified xsi:type="dcterms:W3CDTF">2016-04-10T19:02:00Z</dcterms:modified>
</cp:coreProperties>
</file>